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B1" w:rsidRDefault="00BC19B1" w:rsidP="00B50B83">
      <w:pPr>
        <w:pStyle w:val="Heading2"/>
        <w:spacing w:line="240" w:lineRule="auto"/>
        <w:jc w:val="righ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</w:t>
      </w:r>
    </w:p>
    <w:p w:rsidR="00BC19B1" w:rsidRDefault="00BC19B1" w:rsidP="00B50B83">
      <w:pPr>
        <w:pStyle w:val="Heading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BC19B1" w:rsidRDefault="00BC19B1" w:rsidP="00B50B83">
      <w:pPr>
        <w:pStyle w:val="Heading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BC19B1" w:rsidRDefault="00BC19B1" w:rsidP="00B50B83">
      <w:pPr>
        <w:pStyle w:val="Heading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Брянская область Унечский район</w:t>
      </w:r>
    </w:p>
    <w:p w:rsidR="00BC19B1" w:rsidRDefault="00BC19B1" w:rsidP="00B50B8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Березинское сельское поселение </w:t>
      </w:r>
    </w:p>
    <w:p w:rsidR="00BC19B1" w:rsidRDefault="00BC19B1" w:rsidP="00B50B8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Березинская сельская администрация </w:t>
      </w:r>
    </w:p>
    <w:p w:rsidR="00BC19B1" w:rsidRDefault="00BC19B1" w:rsidP="00B50B83">
      <w:pPr>
        <w:pStyle w:val="Heading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BC19B1" w:rsidRDefault="00BC19B1" w:rsidP="00B50B83">
      <w:pPr>
        <w:pStyle w:val="Heading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BC19B1" w:rsidRDefault="00BC19B1" w:rsidP="00B50B83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15 июня 2026 года №13</w:t>
      </w:r>
    </w:p>
    <w:p w:rsidR="00BC19B1" w:rsidRPr="00B50B83" w:rsidRDefault="00BC19B1" w:rsidP="00B50B83">
      <w:pPr>
        <w:tabs>
          <w:tab w:val="left" w:pos="4788"/>
        </w:tabs>
        <w:spacing w:line="240" w:lineRule="auto"/>
        <w:ind w:right="4849"/>
        <w:jc w:val="both"/>
        <w:rPr>
          <w:rStyle w:val="Strong"/>
          <w:rFonts w:ascii="Times New Roman" w:hAnsi="Times New Roman"/>
          <w:b w:val="0"/>
          <w:bCs w:val="0"/>
          <w:sz w:val="24"/>
        </w:rPr>
      </w:pPr>
      <w:r>
        <w:rPr>
          <w:rFonts w:ascii="Times New Roman" w:hAnsi="Times New Roman"/>
          <w:sz w:val="24"/>
        </w:rPr>
        <w:t>д. Березина</w:t>
      </w:r>
    </w:p>
    <w:p w:rsidR="00BC19B1" w:rsidRPr="00B50B83" w:rsidRDefault="00BC19B1" w:rsidP="00D22F5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50B83">
        <w:rPr>
          <w:rFonts w:ascii="Times New Roman" w:hAnsi="Times New Roman"/>
          <w:b/>
          <w:sz w:val="24"/>
          <w:szCs w:val="24"/>
          <w:lang w:eastAsia="ru-RU"/>
        </w:rPr>
        <w:t>О правилах выгула домашних животных</w:t>
      </w:r>
    </w:p>
    <w:p w:rsidR="00BC19B1" w:rsidRPr="00B50B83" w:rsidRDefault="00BC19B1" w:rsidP="00D22F5C">
      <w:pPr>
        <w:spacing w:after="0" w:line="240" w:lineRule="auto"/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B50B83">
        <w:rPr>
          <w:rFonts w:ascii="Times New Roman" w:hAnsi="Times New Roman"/>
          <w:b/>
          <w:sz w:val="24"/>
          <w:szCs w:val="24"/>
          <w:lang w:eastAsia="ru-RU"/>
        </w:rPr>
        <w:t xml:space="preserve">и </w:t>
      </w:r>
      <w:r w:rsidRPr="00B50B83">
        <w:rPr>
          <w:rStyle w:val="Strong"/>
          <w:rFonts w:ascii="Times New Roman" w:hAnsi="Times New Roman"/>
          <w:color w:val="000000"/>
          <w:sz w:val="24"/>
          <w:szCs w:val="24"/>
        </w:rPr>
        <w:t xml:space="preserve">определении местдля выгула домашних </w:t>
      </w:r>
    </w:p>
    <w:p w:rsidR="00BC19B1" w:rsidRPr="00B50B83" w:rsidRDefault="00BC19B1" w:rsidP="00D22F5C">
      <w:pPr>
        <w:spacing w:after="0" w:line="240" w:lineRule="auto"/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B50B83">
        <w:rPr>
          <w:rStyle w:val="Strong"/>
          <w:rFonts w:ascii="Times New Roman" w:hAnsi="Times New Roman"/>
          <w:color w:val="000000"/>
          <w:sz w:val="24"/>
          <w:szCs w:val="24"/>
        </w:rPr>
        <w:t>животных</w:t>
      </w:r>
    </w:p>
    <w:p w:rsidR="00BC19B1" w:rsidRPr="00B50B83" w:rsidRDefault="00BC19B1" w:rsidP="00457726">
      <w:pPr>
        <w:pStyle w:val="NormalWeb"/>
        <w:spacing w:before="0" w:beforeAutospacing="0" w:after="0" w:afterAutospacing="0"/>
        <w:jc w:val="center"/>
        <w:rPr>
          <w:b/>
          <w:color w:val="000000"/>
        </w:rPr>
      </w:pPr>
    </w:p>
    <w:p w:rsidR="00BC19B1" w:rsidRDefault="00BC19B1" w:rsidP="00B50B83">
      <w:pPr>
        <w:pStyle w:val="NormalWeb"/>
        <w:spacing w:before="0" w:beforeAutospacing="0" w:after="0" w:afterAutospacing="0"/>
        <w:ind w:firstLine="708"/>
        <w:jc w:val="both"/>
      </w:pPr>
      <w:r w:rsidRPr="00B50B83">
        <w:rPr>
          <w:color w:val="000000"/>
        </w:rPr>
        <w:t xml:space="preserve">В целях регулирования вопросов в сфере благоустройства,  территории </w:t>
      </w:r>
      <w:r>
        <w:rPr>
          <w:color w:val="000000"/>
        </w:rPr>
        <w:t xml:space="preserve">Березинского </w:t>
      </w:r>
      <w:r w:rsidRPr="00B50B83">
        <w:rPr>
          <w:color w:val="000000"/>
        </w:rPr>
        <w:t>сельского поселения</w:t>
      </w:r>
      <w:r>
        <w:rPr>
          <w:color w:val="000000"/>
        </w:rPr>
        <w:t xml:space="preserve"> </w:t>
      </w:r>
      <w:r w:rsidRPr="00B50B83">
        <w:rPr>
          <w:color w:val="000000"/>
        </w:rPr>
        <w:t xml:space="preserve">Унечского муниципального района Брянской области,  в части содержания домашний животных и повышения комфортности условий проживания граждан, в соответствии со статьи 8 Федерального закона Российской Федерации от 27.12.2018 года № 498-ФЗ «Об ответственном обращении с животными и о внесении изменений в отдельные законодательные акты Российской Федерации», статьей 14 Федерального Закона от 06.10.2003 № 131-ФЗ «Об общихпринципах организации местного самоуправления в Российской Федерации», </w:t>
      </w:r>
      <w:r w:rsidRPr="00B50B83">
        <w:rPr>
          <w:rFonts w:eastAsia="Arial Unicode MS"/>
          <w:color w:val="000000"/>
        </w:rPr>
        <w:t xml:space="preserve">решением  </w:t>
      </w:r>
      <w:r>
        <w:rPr>
          <w:rFonts w:eastAsia="Arial Unicode MS"/>
          <w:color w:val="000000"/>
        </w:rPr>
        <w:t>Березинского</w:t>
      </w:r>
      <w:r w:rsidRPr="00B50B83">
        <w:rPr>
          <w:rFonts w:eastAsia="Arial Unicode MS"/>
          <w:color w:val="000000"/>
        </w:rPr>
        <w:t xml:space="preserve"> сельского совета от </w:t>
      </w:r>
      <w:r>
        <w:rPr>
          <w:rFonts w:eastAsia="Arial Unicode MS"/>
          <w:color w:val="000000"/>
        </w:rPr>
        <w:t>28.01.2021</w:t>
      </w:r>
      <w:r w:rsidRPr="00B50B83">
        <w:rPr>
          <w:rFonts w:eastAsia="Arial Unicode MS"/>
          <w:color w:val="000000"/>
        </w:rPr>
        <w:t xml:space="preserve"> г. №</w:t>
      </w:r>
      <w:r>
        <w:rPr>
          <w:rFonts w:eastAsia="Arial Unicode MS"/>
          <w:color w:val="000000"/>
        </w:rPr>
        <w:t>4-61 «О</w:t>
      </w:r>
      <w:r>
        <w:t>б утверждении Правил благоустройства территорий муниципального образования «Березинское сельское поселение» Унечского муниципального района Брянской области в новой редакции:</w:t>
      </w:r>
    </w:p>
    <w:p w:rsidR="00BC19B1" w:rsidRDefault="00BC19B1" w:rsidP="00622215">
      <w:pPr>
        <w:pStyle w:val="NormalWeb"/>
        <w:spacing w:before="0" w:beforeAutospacing="0" w:after="0" w:afterAutospacing="0"/>
        <w:jc w:val="both"/>
        <w:rPr>
          <w:rFonts w:eastAsia="Arial Unicode MS"/>
          <w:color w:val="000000"/>
        </w:rPr>
      </w:pPr>
    </w:p>
    <w:p w:rsidR="00BC19B1" w:rsidRPr="00B50B83" w:rsidRDefault="00BC19B1" w:rsidP="00622215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rFonts w:eastAsia="Arial Unicode MS"/>
          <w:color w:val="000000"/>
        </w:rPr>
        <w:t>ПОСТАНОВЛЯЮ:</w:t>
      </w:r>
    </w:p>
    <w:p w:rsidR="00BC19B1" w:rsidRDefault="00BC19B1" w:rsidP="006222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C19B1" w:rsidRPr="00B50B83" w:rsidRDefault="00BC19B1" w:rsidP="006222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 xml:space="preserve">1.Утвердить Правила выгула домашних животных на территории </w:t>
      </w:r>
      <w:r>
        <w:rPr>
          <w:rFonts w:ascii="Times New Roman" w:hAnsi="Times New Roman"/>
          <w:sz w:val="24"/>
          <w:szCs w:val="24"/>
          <w:lang w:eastAsia="ru-RU"/>
        </w:rPr>
        <w:t>Березинского</w:t>
      </w:r>
      <w:r w:rsidRPr="00B50B83"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  согласно приложению1.</w:t>
      </w:r>
    </w:p>
    <w:p w:rsidR="00BC19B1" w:rsidRPr="00B50B83" w:rsidRDefault="00BC19B1" w:rsidP="00622215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B50B83">
        <w:rPr>
          <w:color w:val="000000"/>
        </w:rPr>
        <w:t xml:space="preserve">2. Определить места для выгула домашних животных на территории </w:t>
      </w:r>
      <w:r>
        <w:t>Березинского</w:t>
      </w:r>
      <w:r w:rsidRPr="00B50B83">
        <w:t xml:space="preserve"> сельского поселения </w:t>
      </w:r>
      <w:r w:rsidRPr="00B50B83">
        <w:rPr>
          <w:color w:val="000000"/>
        </w:rPr>
        <w:t>Унечского муниципального района Брянской области согласно приложению 2.</w:t>
      </w:r>
    </w:p>
    <w:p w:rsidR="00BC19B1" w:rsidRPr="00B50B83" w:rsidRDefault="00BC19B1" w:rsidP="006222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color w:val="000000"/>
          <w:sz w:val="24"/>
          <w:szCs w:val="24"/>
        </w:rPr>
        <w:t xml:space="preserve">3. Разместить постановление </w:t>
      </w:r>
      <w:bookmarkStart w:id="0" w:name="_GoBack"/>
      <w:bookmarkEnd w:id="0"/>
      <w:r w:rsidRPr="00B50B83">
        <w:rPr>
          <w:rFonts w:ascii="Times New Roman" w:hAnsi="Times New Roman"/>
          <w:color w:val="000000"/>
          <w:sz w:val="24"/>
          <w:szCs w:val="24"/>
        </w:rPr>
        <w:t>на официальном сайте администрации Унечского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района на странице муниципального образования «Березинское </w:t>
      </w:r>
      <w:r w:rsidRPr="00B50B83">
        <w:rPr>
          <w:rFonts w:ascii="Times New Roman" w:hAnsi="Times New Roman"/>
          <w:color w:val="000000"/>
          <w:sz w:val="24"/>
          <w:szCs w:val="24"/>
        </w:rPr>
        <w:t>сельско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B50B83">
        <w:rPr>
          <w:rFonts w:ascii="Times New Roman" w:hAnsi="Times New Roman"/>
          <w:color w:val="000000"/>
          <w:sz w:val="24"/>
          <w:szCs w:val="24"/>
        </w:rPr>
        <w:t xml:space="preserve"> поселени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B50B8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BC19B1" w:rsidRPr="00B50B83" w:rsidRDefault="00BC19B1" w:rsidP="00622215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B50B83">
        <w:rPr>
          <w:color w:val="000000"/>
        </w:rPr>
        <w:t>4.Настоящее постановление  вступает в силу после официального обнародования.</w:t>
      </w:r>
    </w:p>
    <w:p w:rsidR="00BC19B1" w:rsidRPr="00B50B83" w:rsidRDefault="00BC19B1" w:rsidP="00622215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BC19B1" w:rsidRPr="00B50B83" w:rsidRDefault="00BC19B1" w:rsidP="00622215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BC19B1" w:rsidRPr="00B50B83" w:rsidRDefault="00BC19B1" w:rsidP="00622215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Врио г</w:t>
      </w:r>
      <w:r w:rsidRPr="00B50B83">
        <w:rPr>
          <w:color w:val="000000"/>
        </w:rPr>
        <w:t>лав</w:t>
      </w:r>
      <w:r>
        <w:rPr>
          <w:color w:val="000000"/>
        </w:rPr>
        <w:t>ы</w:t>
      </w:r>
      <w:r w:rsidRPr="00B50B83">
        <w:rPr>
          <w:color w:val="000000"/>
        </w:rPr>
        <w:t xml:space="preserve"> администрации</w:t>
      </w:r>
    </w:p>
    <w:p w:rsidR="00BC19B1" w:rsidRPr="00B50B83" w:rsidRDefault="00BC19B1" w:rsidP="00622215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B50B83">
        <w:rPr>
          <w:color w:val="000000"/>
        </w:rPr>
        <w:t xml:space="preserve">сельского поселения </w:t>
      </w:r>
      <w:r w:rsidRPr="00B50B83">
        <w:rPr>
          <w:color w:val="000000"/>
        </w:rPr>
        <w:tab/>
      </w:r>
      <w:r w:rsidRPr="00B50B83">
        <w:rPr>
          <w:color w:val="000000"/>
        </w:rPr>
        <w:tab/>
      </w:r>
      <w:r w:rsidRPr="00B50B83">
        <w:rPr>
          <w:color w:val="000000"/>
        </w:rPr>
        <w:tab/>
      </w:r>
      <w:r w:rsidRPr="00B50B83">
        <w:rPr>
          <w:color w:val="000000"/>
        </w:rPr>
        <w:tab/>
      </w:r>
      <w:r w:rsidRPr="00B50B83">
        <w:rPr>
          <w:color w:val="000000"/>
        </w:rPr>
        <w:tab/>
      </w:r>
      <w:bookmarkStart w:id="1" w:name="applications"/>
      <w:bookmarkEnd w:id="1"/>
      <w:r>
        <w:rPr>
          <w:color w:val="000000"/>
        </w:rPr>
        <w:t>Т.М.Хомякова</w:t>
      </w:r>
    </w:p>
    <w:p w:rsidR="00BC19B1" w:rsidRPr="00B50B83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45772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9B1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0B83">
        <w:rPr>
          <w:rFonts w:ascii="Times New Roman" w:hAnsi="Times New Roman"/>
          <w:sz w:val="24"/>
          <w:szCs w:val="24"/>
        </w:rPr>
        <w:t xml:space="preserve">1 </w:t>
      </w:r>
    </w:p>
    <w:p w:rsidR="00BC19B1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Березинской </w:t>
      </w:r>
    </w:p>
    <w:p w:rsidR="00BC19B1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сельской администрации</w:t>
      </w:r>
      <w:r w:rsidRPr="00B50B83">
        <w:rPr>
          <w:rFonts w:ascii="Times New Roman" w:hAnsi="Times New Roman"/>
          <w:sz w:val="24"/>
          <w:szCs w:val="24"/>
        </w:rPr>
        <w:t xml:space="preserve"> </w:t>
      </w:r>
    </w:p>
    <w:p w:rsidR="00BC19B1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13 </w:t>
      </w:r>
      <w:r w:rsidRPr="00B50B83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15</w:t>
      </w:r>
      <w:r w:rsidRPr="00B50B8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июня</w:t>
      </w:r>
      <w:r w:rsidRPr="00B50B83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6 г"/>
        </w:smartTagPr>
        <w:r w:rsidRPr="00B50B83">
          <w:rPr>
            <w:rFonts w:ascii="Times New Roman" w:hAnsi="Times New Roman"/>
            <w:sz w:val="24"/>
            <w:szCs w:val="24"/>
          </w:rPr>
          <w:t>2026 г</w:t>
        </w:r>
        <w:r>
          <w:rPr>
            <w:rFonts w:ascii="Times New Roman" w:hAnsi="Times New Roman"/>
            <w:sz w:val="24"/>
            <w:szCs w:val="24"/>
          </w:rPr>
          <w:t>ода</w:t>
        </w:r>
      </w:smartTag>
    </w:p>
    <w:p w:rsidR="00BC19B1" w:rsidRPr="00B50B83" w:rsidRDefault="00BC19B1" w:rsidP="00FA57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15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Правила выгула домашних животных</w:t>
      </w:r>
    </w:p>
    <w:p w:rsidR="00BC19B1" w:rsidRPr="00B50B83" w:rsidRDefault="00BC19B1" w:rsidP="002564F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sz w:val="24"/>
          <w:szCs w:val="24"/>
        </w:rPr>
        <w:t xml:space="preserve"> 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лиц.</w:t>
      </w:r>
    </w:p>
    <w:p w:rsidR="00BC19B1" w:rsidRPr="00B50B83" w:rsidRDefault="00BC19B1" w:rsidP="002564F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sz w:val="24"/>
          <w:szCs w:val="24"/>
        </w:rPr>
        <w:t xml:space="preserve"> При выгуле домашнего животного, за исключением собаки – проводника, сопровождающей инвалида по зрению, необходимо соблюдать следующие требования: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1. Выгуливать домашних животных (собак, кошек и др.) только на специально отведенной для этой цели площадке. Если площадка огорожена, разрешается выгуливать собак без поводка и намордника.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При отсутствии специальной площадки выгуливание собак допускается на пустырях и других местах, определяемых  администрацией сельского поселения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2.Выводить собак из жилых помещений (домов), а также изолированных территорий в общие дворы и на улицу только на коротком поводке или в наморднике.  (кроме щенков до трехмесячного возраста).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3. Выгуливать собак, как правило, в период с 7 часов утра до 23 часов вечера.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При выгуле собак в другое время их владельцы должны принимать меры к обеспечению тишины.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4.Во всех случаях, при выгуле домашнего животного, владелец обязан при себе иметь предметы для сбора экскрементов и незамедлительно убирать за принадлежащим ему домашним животным экскременты.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5. Запрещается: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5.1. Осуществлять выгул домашних животных вне мест, определенных пунктом 2., а также на детских и спортивных площадках, на территориях образовательных и медицинских организаций.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5.2. Оставлять домашних животных без присмотра во время их выгула.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5.3. Не допускать повреждение или уничтожение зеленых насаждений домашними животными.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5.3. Запрещается выгуливать собак лицам в нетрезвом состоянии.</w:t>
      </w:r>
    </w:p>
    <w:p w:rsidR="00BC19B1" w:rsidRPr="00B50B83" w:rsidRDefault="00BC19B1" w:rsidP="00834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83">
        <w:rPr>
          <w:rFonts w:ascii="Times New Roman" w:hAnsi="Times New Roman"/>
          <w:sz w:val="24"/>
          <w:szCs w:val="24"/>
          <w:lang w:eastAsia="ru-RU"/>
        </w:rPr>
        <w:t>За нарушение настоящих правил, владельцы домашних животных несут ответственность в соответствии с Кодексом Российской Федерации об Административных правонарушениях.</w:t>
      </w:r>
    </w:p>
    <w:p w:rsidR="00BC19B1" w:rsidRPr="00B50B83" w:rsidRDefault="00BC19B1" w:rsidP="008341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8341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Default="00BC19B1" w:rsidP="00FA5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19B1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  <w:r w:rsidRPr="00B50B83">
        <w:rPr>
          <w:rFonts w:ascii="Times New Roman" w:hAnsi="Times New Roman"/>
          <w:sz w:val="24"/>
          <w:szCs w:val="24"/>
        </w:rPr>
        <w:t xml:space="preserve"> </w:t>
      </w:r>
    </w:p>
    <w:p w:rsidR="00BC19B1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Березинской </w:t>
      </w:r>
    </w:p>
    <w:p w:rsidR="00BC19B1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сельской администрации</w:t>
      </w:r>
      <w:r w:rsidRPr="00B50B83">
        <w:rPr>
          <w:rFonts w:ascii="Times New Roman" w:hAnsi="Times New Roman"/>
          <w:sz w:val="24"/>
          <w:szCs w:val="24"/>
        </w:rPr>
        <w:t xml:space="preserve"> </w:t>
      </w:r>
    </w:p>
    <w:p w:rsidR="00BC19B1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D82B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0B8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13  </w:t>
      </w:r>
      <w:r w:rsidRPr="00B50B83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15</w:t>
      </w:r>
      <w:r w:rsidRPr="00B50B8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июня </w:t>
      </w:r>
      <w:r w:rsidRPr="00B50B83">
        <w:rPr>
          <w:rFonts w:ascii="Times New Roman" w:hAnsi="Times New Roman"/>
          <w:sz w:val="24"/>
          <w:szCs w:val="24"/>
        </w:rPr>
        <w:t>2026 г</w:t>
      </w:r>
      <w:r>
        <w:rPr>
          <w:rFonts w:ascii="Times New Roman" w:hAnsi="Times New Roman"/>
          <w:sz w:val="24"/>
          <w:szCs w:val="24"/>
        </w:rPr>
        <w:t>ода</w:t>
      </w:r>
    </w:p>
    <w:p w:rsidR="00BC19B1" w:rsidRPr="00B50B83" w:rsidRDefault="00BC19B1" w:rsidP="00D82B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D82B1A">
      <w:pPr>
        <w:jc w:val="right"/>
        <w:rPr>
          <w:rFonts w:ascii="Times New Roman" w:hAnsi="Times New Roman"/>
          <w:sz w:val="24"/>
          <w:szCs w:val="24"/>
        </w:rPr>
      </w:pPr>
    </w:p>
    <w:p w:rsidR="00BC19B1" w:rsidRPr="00B50B83" w:rsidRDefault="00BC19B1" w:rsidP="007F4B41">
      <w:pPr>
        <w:jc w:val="center"/>
        <w:rPr>
          <w:rFonts w:ascii="Times New Roman" w:hAnsi="Times New Roman"/>
          <w:b/>
          <w:sz w:val="24"/>
          <w:szCs w:val="24"/>
        </w:rPr>
      </w:pPr>
      <w:r w:rsidRPr="00B50B83">
        <w:rPr>
          <w:rFonts w:ascii="Times New Roman" w:hAnsi="Times New Roman"/>
          <w:b/>
          <w:sz w:val="24"/>
          <w:szCs w:val="24"/>
        </w:rPr>
        <w:t xml:space="preserve">Места для выгула домашних животных на территории </w:t>
      </w:r>
      <w:r>
        <w:rPr>
          <w:rFonts w:ascii="Times New Roman" w:hAnsi="Times New Roman"/>
          <w:b/>
          <w:sz w:val="24"/>
          <w:szCs w:val="24"/>
        </w:rPr>
        <w:t xml:space="preserve">Березинского </w:t>
      </w:r>
      <w:r w:rsidRPr="00B50B83">
        <w:rPr>
          <w:rFonts w:ascii="Times New Roman" w:hAnsi="Times New Roman"/>
          <w:b/>
          <w:sz w:val="24"/>
          <w:szCs w:val="24"/>
        </w:rPr>
        <w:t xml:space="preserve"> сельского поселения </w:t>
      </w:r>
    </w:p>
    <w:tbl>
      <w:tblPr>
        <w:tblW w:w="95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5"/>
        <w:gridCol w:w="2505"/>
        <w:gridCol w:w="3998"/>
        <w:gridCol w:w="2447"/>
      </w:tblGrid>
      <w:tr w:rsidR="00BC19B1" w:rsidRPr="00EB7570" w:rsidTr="00834188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7F4B41">
            <w:pPr>
              <w:pStyle w:val="a"/>
              <w:jc w:val="center"/>
              <w:rPr>
                <w:b/>
                <w:bCs/>
                <w:szCs w:val="24"/>
              </w:rPr>
            </w:pPr>
            <w:r w:rsidRPr="00B50B83">
              <w:rPr>
                <w:b/>
                <w:bCs/>
                <w:szCs w:val="24"/>
              </w:rPr>
              <w:t>№ п/п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7F4B41">
            <w:pPr>
              <w:pStyle w:val="a"/>
              <w:jc w:val="center"/>
              <w:rPr>
                <w:b/>
                <w:bCs/>
                <w:szCs w:val="24"/>
              </w:rPr>
            </w:pPr>
            <w:r w:rsidRPr="00B50B83">
              <w:rPr>
                <w:b/>
                <w:bCs/>
                <w:szCs w:val="24"/>
              </w:rPr>
              <w:t>Населенный пункт</w:t>
            </w:r>
          </w:p>
        </w:tc>
        <w:tc>
          <w:tcPr>
            <w:tcW w:w="3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7F4B41">
            <w:pPr>
              <w:pStyle w:val="a"/>
              <w:jc w:val="center"/>
              <w:rPr>
                <w:b/>
                <w:bCs/>
                <w:szCs w:val="24"/>
              </w:rPr>
            </w:pPr>
            <w:r w:rsidRPr="00B50B83">
              <w:rPr>
                <w:b/>
                <w:bCs/>
                <w:szCs w:val="24"/>
              </w:rPr>
              <w:t>Места для выгула домашних животных</w:t>
            </w:r>
          </w:p>
        </w:tc>
        <w:tc>
          <w:tcPr>
            <w:tcW w:w="2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9B1" w:rsidRPr="00B50B83" w:rsidRDefault="00BC19B1" w:rsidP="007F4B41">
            <w:pPr>
              <w:pStyle w:val="a"/>
              <w:jc w:val="center"/>
              <w:rPr>
                <w:b/>
                <w:bCs/>
                <w:szCs w:val="24"/>
              </w:rPr>
            </w:pPr>
            <w:r w:rsidRPr="00B50B83">
              <w:rPr>
                <w:b/>
                <w:bCs/>
                <w:szCs w:val="24"/>
              </w:rPr>
              <w:t>Примечание</w:t>
            </w:r>
          </w:p>
        </w:tc>
      </w:tr>
      <w:tr w:rsidR="00BC19B1" w:rsidRPr="00EB7570" w:rsidTr="00834188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7F4B41">
            <w:pPr>
              <w:pStyle w:val="a"/>
              <w:ind w:left="5" w:right="-10"/>
              <w:jc w:val="center"/>
              <w:rPr>
                <w:szCs w:val="24"/>
              </w:rPr>
            </w:pPr>
            <w:r w:rsidRPr="00B50B83">
              <w:rPr>
                <w:szCs w:val="24"/>
              </w:rPr>
              <w:t>1</w:t>
            </w:r>
          </w:p>
        </w:tc>
        <w:tc>
          <w:tcPr>
            <w:tcW w:w="250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EB7570" w:rsidRDefault="00BC19B1" w:rsidP="009A4888">
            <w:pPr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EB7570">
              <w:rPr>
                <w:rFonts w:ascii="Times New Roman" w:hAnsi="Times New Roman"/>
                <w:sz w:val="24"/>
                <w:szCs w:val="24"/>
              </w:rPr>
              <w:t>Д.Березина</w:t>
            </w:r>
          </w:p>
          <w:p w:rsidR="00BC19B1" w:rsidRPr="00EB7570" w:rsidRDefault="00BC19B1" w:rsidP="00C75D89">
            <w:pPr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8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8B28A6">
            <w:pPr>
              <w:pStyle w:val="a"/>
              <w:jc w:val="center"/>
              <w:rPr>
                <w:szCs w:val="24"/>
              </w:rPr>
            </w:pPr>
            <w:r>
              <w:rPr>
                <w:szCs w:val="24"/>
              </w:rPr>
              <w:t>Территория между пустующим бывшим детским садом и д. №28 на пересечений ул.Молодежной и ул.Буденного</w:t>
            </w:r>
          </w:p>
        </w:tc>
        <w:tc>
          <w:tcPr>
            <w:tcW w:w="2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9B1" w:rsidRPr="00B50B83" w:rsidRDefault="00BC19B1" w:rsidP="008B28A6">
            <w:pPr>
              <w:pStyle w:val="a"/>
              <w:jc w:val="center"/>
              <w:rPr>
                <w:szCs w:val="24"/>
              </w:rPr>
            </w:pPr>
            <w:r w:rsidRPr="00B50B83">
              <w:rPr>
                <w:szCs w:val="24"/>
              </w:rPr>
              <w:t>Пустырь</w:t>
            </w:r>
          </w:p>
          <w:p w:rsidR="00BC19B1" w:rsidRPr="00B50B83" w:rsidRDefault="00BC19B1" w:rsidP="008B28A6">
            <w:pPr>
              <w:pStyle w:val="a"/>
              <w:jc w:val="center"/>
              <w:rPr>
                <w:szCs w:val="24"/>
              </w:rPr>
            </w:pPr>
          </w:p>
          <w:p w:rsidR="00BC19B1" w:rsidRPr="00B50B83" w:rsidRDefault="00BC19B1" w:rsidP="008B28A6">
            <w:pPr>
              <w:pStyle w:val="a"/>
              <w:jc w:val="center"/>
              <w:rPr>
                <w:szCs w:val="24"/>
              </w:rPr>
            </w:pPr>
          </w:p>
        </w:tc>
      </w:tr>
      <w:tr w:rsidR="00BC19B1" w:rsidRPr="00EB7570" w:rsidTr="00834188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0C22D0">
            <w:pPr>
              <w:pStyle w:val="a"/>
              <w:jc w:val="center"/>
              <w:rPr>
                <w:szCs w:val="24"/>
              </w:rPr>
            </w:pPr>
            <w:r w:rsidRPr="00B50B83">
              <w:rPr>
                <w:szCs w:val="24"/>
              </w:rPr>
              <w:t>2</w:t>
            </w:r>
          </w:p>
        </w:tc>
        <w:tc>
          <w:tcPr>
            <w:tcW w:w="250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EB7570" w:rsidRDefault="00BC19B1" w:rsidP="000C22D0">
            <w:pPr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EB7570">
              <w:rPr>
                <w:rFonts w:ascii="Times New Roman" w:hAnsi="Times New Roman"/>
                <w:sz w:val="24"/>
                <w:szCs w:val="24"/>
              </w:rPr>
              <w:t>С.Рюхов</w:t>
            </w:r>
          </w:p>
        </w:tc>
        <w:tc>
          <w:tcPr>
            <w:tcW w:w="3998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Default="00BC19B1" w:rsidP="000C22D0">
            <w:pPr>
              <w:pStyle w:val="a"/>
              <w:rPr>
                <w:szCs w:val="24"/>
              </w:rPr>
            </w:pPr>
            <w:r w:rsidRPr="00B50B83">
              <w:rPr>
                <w:szCs w:val="24"/>
              </w:rPr>
              <w:t xml:space="preserve">Территория  </w:t>
            </w:r>
            <w:r>
              <w:rPr>
                <w:szCs w:val="24"/>
              </w:rPr>
              <w:t xml:space="preserve"> возле </w:t>
            </w:r>
            <w:r w:rsidRPr="00B50B83">
              <w:rPr>
                <w:szCs w:val="24"/>
              </w:rPr>
              <w:t xml:space="preserve">бывшего </w:t>
            </w:r>
            <w:r>
              <w:rPr>
                <w:szCs w:val="24"/>
              </w:rPr>
              <w:t>детского сада ул. Молодежная</w:t>
            </w:r>
          </w:p>
          <w:p w:rsidR="00BC19B1" w:rsidRPr="00B50B83" w:rsidRDefault="00BC19B1" w:rsidP="000C22D0">
            <w:pPr>
              <w:pStyle w:val="a"/>
              <w:rPr>
                <w:szCs w:val="24"/>
              </w:rPr>
            </w:pPr>
            <w:r>
              <w:rPr>
                <w:szCs w:val="24"/>
              </w:rPr>
              <w:t>Территория бывшей фермы  на выходе с ул. Октябрьской</w:t>
            </w:r>
          </w:p>
        </w:tc>
        <w:tc>
          <w:tcPr>
            <w:tcW w:w="2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9B1" w:rsidRPr="00B50B83" w:rsidRDefault="00BC19B1" w:rsidP="008B28A6">
            <w:pPr>
              <w:pStyle w:val="a"/>
              <w:ind w:left="5" w:right="-10"/>
              <w:jc w:val="center"/>
              <w:rPr>
                <w:szCs w:val="24"/>
              </w:rPr>
            </w:pPr>
            <w:r w:rsidRPr="00B50B83">
              <w:rPr>
                <w:szCs w:val="24"/>
              </w:rPr>
              <w:t>Пустырь</w:t>
            </w:r>
          </w:p>
        </w:tc>
      </w:tr>
      <w:tr w:rsidR="00BC19B1" w:rsidRPr="00EB7570" w:rsidTr="00834188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0C22D0">
            <w:pPr>
              <w:pStyle w:val="a"/>
              <w:jc w:val="center"/>
              <w:rPr>
                <w:szCs w:val="24"/>
              </w:rPr>
            </w:pPr>
            <w:r w:rsidRPr="00B50B83">
              <w:rPr>
                <w:szCs w:val="24"/>
              </w:rPr>
              <w:t>3</w:t>
            </w:r>
          </w:p>
        </w:tc>
        <w:tc>
          <w:tcPr>
            <w:tcW w:w="250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EB7570" w:rsidRDefault="00BC19B1" w:rsidP="000C22D0">
            <w:pPr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EB7570">
              <w:rPr>
                <w:rFonts w:ascii="Times New Roman" w:hAnsi="Times New Roman"/>
                <w:sz w:val="24"/>
                <w:szCs w:val="24"/>
              </w:rPr>
              <w:t>Д. Рябовка</w:t>
            </w:r>
          </w:p>
        </w:tc>
        <w:tc>
          <w:tcPr>
            <w:tcW w:w="3998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0C22D0">
            <w:pPr>
              <w:pStyle w:val="a"/>
              <w:rPr>
                <w:szCs w:val="24"/>
              </w:rPr>
            </w:pPr>
            <w:r w:rsidRPr="00B50B83">
              <w:rPr>
                <w:szCs w:val="24"/>
              </w:rPr>
              <w:t xml:space="preserve">Территория </w:t>
            </w:r>
            <w:r>
              <w:rPr>
                <w:szCs w:val="24"/>
              </w:rPr>
              <w:t xml:space="preserve"> от д.№5 до д.№7 по ул. Песочной</w:t>
            </w:r>
          </w:p>
          <w:p w:rsidR="00BC19B1" w:rsidRPr="00EB7570" w:rsidRDefault="00BC19B1" w:rsidP="000C22D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9B1" w:rsidRPr="00B50B83" w:rsidRDefault="00BC19B1" w:rsidP="008B28A6">
            <w:pPr>
              <w:pStyle w:val="a"/>
              <w:jc w:val="center"/>
              <w:rPr>
                <w:szCs w:val="24"/>
              </w:rPr>
            </w:pPr>
          </w:p>
          <w:p w:rsidR="00BC19B1" w:rsidRPr="00B50B83" w:rsidRDefault="00BC19B1" w:rsidP="008B28A6">
            <w:pPr>
              <w:pStyle w:val="a"/>
              <w:jc w:val="center"/>
              <w:rPr>
                <w:szCs w:val="24"/>
              </w:rPr>
            </w:pPr>
            <w:r w:rsidRPr="00B50B83">
              <w:rPr>
                <w:szCs w:val="24"/>
              </w:rPr>
              <w:t>Пустырь</w:t>
            </w:r>
          </w:p>
        </w:tc>
      </w:tr>
      <w:tr w:rsidR="00BC19B1" w:rsidRPr="00EB7570" w:rsidTr="00834188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7F4B41">
            <w:pPr>
              <w:pStyle w:val="a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50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EB7570" w:rsidRDefault="00BC19B1" w:rsidP="00B50AE0">
            <w:pPr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EB7570">
              <w:rPr>
                <w:rFonts w:ascii="Times New Roman" w:hAnsi="Times New Roman"/>
                <w:sz w:val="24"/>
                <w:szCs w:val="24"/>
              </w:rPr>
              <w:t>Д. Аленовка</w:t>
            </w:r>
          </w:p>
        </w:tc>
        <w:tc>
          <w:tcPr>
            <w:tcW w:w="3998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D82B1A">
            <w:pPr>
              <w:pStyle w:val="a"/>
              <w:rPr>
                <w:szCs w:val="24"/>
              </w:rPr>
            </w:pPr>
            <w:r>
              <w:rPr>
                <w:szCs w:val="24"/>
              </w:rPr>
              <w:t>Территория возле  бывшего сельского клуба</w:t>
            </w:r>
          </w:p>
        </w:tc>
        <w:tc>
          <w:tcPr>
            <w:tcW w:w="2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9B1" w:rsidRPr="00B50B83" w:rsidRDefault="00BC19B1" w:rsidP="008B28A6">
            <w:pPr>
              <w:pStyle w:val="a"/>
              <w:ind w:left="5" w:right="-10"/>
              <w:jc w:val="center"/>
              <w:rPr>
                <w:szCs w:val="24"/>
              </w:rPr>
            </w:pPr>
            <w:r>
              <w:rPr>
                <w:szCs w:val="24"/>
              </w:rPr>
              <w:t>Пустырь</w:t>
            </w:r>
          </w:p>
        </w:tc>
      </w:tr>
      <w:tr w:rsidR="00BC19B1" w:rsidRPr="00EB7570" w:rsidTr="00834188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B50B83" w:rsidRDefault="00BC19B1" w:rsidP="007F4B41">
            <w:pPr>
              <w:pStyle w:val="a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505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EB7570" w:rsidRDefault="00BC19B1" w:rsidP="00B50AE0">
            <w:pPr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EB7570">
              <w:rPr>
                <w:rFonts w:ascii="Times New Roman" w:hAnsi="Times New Roman"/>
                <w:sz w:val="24"/>
                <w:szCs w:val="24"/>
              </w:rPr>
              <w:t>Д. Яблонка</w:t>
            </w:r>
          </w:p>
        </w:tc>
        <w:tc>
          <w:tcPr>
            <w:tcW w:w="3998" w:type="dxa"/>
            <w:tcBorders>
              <w:left w:val="single" w:sz="2" w:space="0" w:color="000000"/>
              <w:bottom w:val="single" w:sz="2" w:space="0" w:color="000000"/>
            </w:tcBorders>
          </w:tcPr>
          <w:p w:rsidR="00BC19B1" w:rsidRPr="00EB7570" w:rsidRDefault="00BC19B1" w:rsidP="00C75D8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7570">
              <w:rPr>
                <w:rFonts w:ascii="Times New Roman" w:hAnsi="Times New Roman"/>
                <w:sz w:val="24"/>
                <w:szCs w:val="24"/>
                <w:lang w:eastAsia="ar-SA"/>
              </w:rPr>
              <w:t>Территория бывшей фермы</w:t>
            </w:r>
          </w:p>
        </w:tc>
        <w:tc>
          <w:tcPr>
            <w:tcW w:w="2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9B1" w:rsidRPr="00B50B83" w:rsidRDefault="00BC19B1" w:rsidP="008B28A6">
            <w:pPr>
              <w:pStyle w:val="a"/>
              <w:jc w:val="center"/>
              <w:rPr>
                <w:szCs w:val="24"/>
              </w:rPr>
            </w:pPr>
            <w:r>
              <w:rPr>
                <w:szCs w:val="24"/>
              </w:rPr>
              <w:t>Пустырь</w:t>
            </w:r>
          </w:p>
        </w:tc>
      </w:tr>
    </w:tbl>
    <w:p w:rsidR="00BC19B1" w:rsidRPr="00B50B83" w:rsidRDefault="00BC19B1" w:rsidP="004577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C19B1" w:rsidRPr="00B50B83" w:rsidSect="007F4B41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30EA6"/>
    <w:multiLevelType w:val="hybridMultilevel"/>
    <w:tmpl w:val="48FE89B8"/>
    <w:lvl w:ilvl="0" w:tplc="9AF2AD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2887CFD"/>
    <w:multiLevelType w:val="multilevel"/>
    <w:tmpl w:val="B712A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A246D35"/>
    <w:multiLevelType w:val="hybridMultilevel"/>
    <w:tmpl w:val="41C21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D250EC"/>
    <w:multiLevelType w:val="hybridMultilevel"/>
    <w:tmpl w:val="46827C20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A467CC4"/>
    <w:multiLevelType w:val="hybridMultilevel"/>
    <w:tmpl w:val="16B2E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8D21AF"/>
    <w:multiLevelType w:val="hybridMultilevel"/>
    <w:tmpl w:val="6DA84A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7726"/>
    <w:rsid w:val="000C22D0"/>
    <w:rsid w:val="001052CB"/>
    <w:rsid w:val="0018119B"/>
    <w:rsid w:val="002564F0"/>
    <w:rsid w:val="002750C8"/>
    <w:rsid w:val="002868C9"/>
    <w:rsid w:val="00370DC3"/>
    <w:rsid w:val="00392817"/>
    <w:rsid w:val="004570EE"/>
    <w:rsid w:val="00457726"/>
    <w:rsid w:val="00515B94"/>
    <w:rsid w:val="005B4532"/>
    <w:rsid w:val="00622215"/>
    <w:rsid w:val="006730E3"/>
    <w:rsid w:val="006E5A11"/>
    <w:rsid w:val="007F4B41"/>
    <w:rsid w:val="00834188"/>
    <w:rsid w:val="00847886"/>
    <w:rsid w:val="008B28A6"/>
    <w:rsid w:val="00943DAC"/>
    <w:rsid w:val="00992AA0"/>
    <w:rsid w:val="009A4888"/>
    <w:rsid w:val="009C0398"/>
    <w:rsid w:val="009F29CA"/>
    <w:rsid w:val="00AD2640"/>
    <w:rsid w:val="00AF1CE6"/>
    <w:rsid w:val="00B0186B"/>
    <w:rsid w:val="00B50AE0"/>
    <w:rsid w:val="00B50B83"/>
    <w:rsid w:val="00BC19B1"/>
    <w:rsid w:val="00C75D89"/>
    <w:rsid w:val="00D22F5C"/>
    <w:rsid w:val="00D82B1A"/>
    <w:rsid w:val="00DE7B8E"/>
    <w:rsid w:val="00E10414"/>
    <w:rsid w:val="00E1563C"/>
    <w:rsid w:val="00EB7570"/>
    <w:rsid w:val="00EF1F80"/>
    <w:rsid w:val="00F66C2C"/>
    <w:rsid w:val="00FA5714"/>
    <w:rsid w:val="00FE5D8A"/>
    <w:rsid w:val="00FF3D72"/>
    <w:rsid w:val="00FF4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726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0B83"/>
    <w:pPr>
      <w:keepNext/>
      <w:spacing w:after="0" w:line="360" w:lineRule="auto"/>
      <w:outlineLvl w:val="1"/>
    </w:pPr>
    <w:rPr>
      <w:rFonts w:ascii="Arial" w:eastAsia="Times New Roman" w:hAnsi="Arial" w:cs="Arial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50B83"/>
    <w:rPr>
      <w:rFonts w:ascii="Arial" w:hAnsi="Arial" w:cs="Arial"/>
      <w:sz w:val="24"/>
      <w:szCs w:val="24"/>
      <w:lang w:eastAsia="ru-RU"/>
    </w:rPr>
  </w:style>
  <w:style w:type="paragraph" w:customStyle="1" w:styleId="a">
    <w:name w:val="Содержимое таблицы"/>
    <w:basedOn w:val="Normal"/>
    <w:uiPriority w:val="99"/>
    <w:rsid w:val="0045772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NormalWeb">
    <w:name w:val="Normal (Web)"/>
    <w:basedOn w:val="Normal"/>
    <w:uiPriority w:val="99"/>
    <w:semiHidden/>
    <w:rsid w:val="004577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457726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45772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5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7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A5714"/>
    <w:pPr>
      <w:ind w:left="720"/>
      <w:contextualSpacing/>
    </w:pPr>
  </w:style>
  <w:style w:type="paragraph" w:styleId="NoSpacing">
    <w:name w:val="No Spacing"/>
    <w:uiPriority w:val="99"/>
    <w:qFormat/>
    <w:rsid w:val="002564F0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8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646</Words>
  <Characters>3688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2026-06-17T06:48:00Z</cp:lastPrinted>
  <dcterms:created xsi:type="dcterms:W3CDTF">2026-04-30T07:37:00Z</dcterms:created>
  <dcterms:modified xsi:type="dcterms:W3CDTF">2026-06-17T06:51:00Z</dcterms:modified>
</cp:coreProperties>
</file>